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MATHEWE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24-178)</w:t>
      </w: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D46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D46" w:rsidRPr="006B459E" w:rsidRDefault="00742D46" w:rsidP="00742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</w:p>
    <w:p w:rsidR="006B2F86" w:rsidRPr="00742D46" w:rsidRDefault="00742D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42D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D46" w:rsidRDefault="00742D46" w:rsidP="00E71FC3">
      <w:pPr>
        <w:spacing w:after="0" w:line="240" w:lineRule="auto"/>
      </w:pPr>
      <w:r>
        <w:separator/>
      </w:r>
    </w:p>
  </w:endnote>
  <w:endnote w:type="continuationSeparator" w:id="0">
    <w:p w:rsidR="00742D46" w:rsidRDefault="00742D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D46" w:rsidRDefault="00742D46" w:rsidP="00E71FC3">
      <w:pPr>
        <w:spacing w:after="0" w:line="240" w:lineRule="auto"/>
      </w:pPr>
      <w:r>
        <w:separator/>
      </w:r>
    </w:p>
  </w:footnote>
  <w:footnote w:type="continuationSeparator" w:id="0">
    <w:p w:rsidR="00742D46" w:rsidRDefault="00742D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D46"/>
    <w:rsid w:val="00742D4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B9913"/>
  <w15:chartTrackingRefBased/>
  <w15:docId w15:val="{535184C3-2AA0-4705-999E-933FE3A27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2016-04-24T20:15:00Z</dcterms:created>
  <dcterms:modified xsi:type="dcterms:W3CDTF">2016-04-24T20:16:00Z</dcterms:modified>
</cp:coreProperties>
</file>